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43FE66AA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895996">
        <w:rPr>
          <w:rFonts w:cs="Arial"/>
          <w:b/>
          <w:sz w:val="24"/>
          <w:szCs w:val="24"/>
        </w:rPr>
        <w:t>97</w:t>
      </w:r>
      <w:r>
        <w:rPr>
          <w:b/>
          <w:i/>
          <w:sz w:val="28"/>
        </w:rPr>
        <w:tab/>
      </w:r>
      <w:r w:rsidR="006B76B7" w:rsidRPr="006B76B7">
        <w:rPr>
          <w:b/>
          <w:i/>
          <w:sz w:val="28"/>
        </w:rPr>
        <w:t>R5-226404</w:t>
      </w:r>
    </w:p>
    <w:p w14:paraId="4BD5D325" w14:textId="720706F8" w:rsidR="00E61721" w:rsidRDefault="00E87FA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Toulouse, France, 14th</w:t>
      </w:r>
      <w:r w:rsidRPr="004A719F">
        <w:rPr>
          <w:rFonts w:ascii="Arial" w:hAnsi="Arial" w:cs="Arial"/>
          <w:b/>
          <w:bCs/>
          <w:sz w:val="24"/>
          <w:lang w:val="it-IT"/>
        </w:rPr>
        <w:t xml:space="preserve"> – 18th November 2022</w:t>
      </w:r>
      <w:bookmarkStart w:id="1" w:name="_GoBack"/>
      <w:bookmarkEnd w:id="1"/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5A664FE4" w:rsidR="00E61721" w:rsidRDefault="00855FB7" w:rsidP="005E3AA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4611E8">
              <w:t>CA_n5</w:t>
            </w:r>
            <w:r w:rsidR="00895996">
              <w:t>A-n77A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7B623AD0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  <w:r w:rsidR="00D14BA0">
              <w:t>, Apple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14908DF1" w:rsidR="00E61721" w:rsidRDefault="005E3AA7">
            <w:pPr>
              <w:pStyle w:val="CRCoverPage"/>
              <w:spacing w:after="0"/>
              <w:ind w:left="100"/>
            </w:pPr>
            <w:r>
              <w:t>10</w:t>
            </w:r>
            <w:r w:rsidR="00C02C68">
              <w:t>-29-2022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4E5EF286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2B8AE961" w:rsidR="00E61721" w:rsidRDefault="0077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09059C57" w:rsidR="00E61721" w:rsidRDefault="004611E8">
            <w:pPr>
              <w:pStyle w:val="CRCoverPage"/>
              <w:spacing w:after="0"/>
              <w:rPr>
                <w:b/>
                <w:caps/>
              </w:rPr>
            </w:pPr>
            <w:r>
              <w:t>CA_n5</w:t>
            </w:r>
            <w:r w:rsidR="00895996">
              <w:t>A-n77A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82639" w14:textId="77777777" w:rsidR="00B361AC" w:rsidRDefault="00B361AC">
      <w:pPr>
        <w:spacing w:after="0"/>
      </w:pPr>
      <w:r>
        <w:separator/>
      </w:r>
    </w:p>
  </w:endnote>
  <w:endnote w:type="continuationSeparator" w:id="0">
    <w:p w14:paraId="57C62D6C" w14:textId="77777777" w:rsidR="00B361AC" w:rsidRDefault="00B361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3B3EB" w14:textId="77777777" w:rsidR="00B361AC" w:rsidRDefault="00B361AC">
      <w:pPr>
        <w:spacing w:after="0"/>
      </w:pPr>
      <w:r>
        <w:separator/>
      </w:r>
    </w:p>
  </w:footnote>
  <w:footnote w:type="continuationSeparator" w:id="0">
    <w:p w14:paraId="4ECD5EE7" w14:textId="77777777" w:rsidR="00B361AC" w:rsidRDefault="00B361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A7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6B7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49C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17ED8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61AC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87FA5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F73FC74-799F-49DB-A97F-AEFDBC590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3</cp:revision>
  <cp:lastPrinted>2020-02-05T15:54:00Z</cp:lastPrinted>
  <dcterms:created xsi:type="dcterms:W3CDTF">2022-11-18T09:13:00Z</dcterms:created>
  <dcterms:modified xsi:type="dcterms:W3CDTF">2022-11-18T09:14:00Z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